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385C5" w14:textId="3BB7C9B6" w:rsidR="00BA00AB" w:rsidRDefault="00DB1D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CHAMBER</w:t>
      </w:r>
      <w:r>
        <w:rPr>
          <w:rFonts w:cs="Times New Roman"/>
          <w:szCs w:val="24"/>
        </w:rPr>
        <w:t xml:space="preserve">       (fl.1468)</w:t>
      </w:r>
    </w:p>
    <w:p w14:paraId="75FF88F5" w14:textId="7E5FEE56" w:rsidR="00DB1D4E" w:rsidRDefault="00DB1D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 of the St.James Chantry in Ripon Cathedral.</w:t>
      </w:r>
    </w:p>
    <w:p w14:paraId="6A7B6DEF" w14:textId="77777777" w:rsidR="00DB1D4E" w:rsidRDefault="00DB1D4E" w:rsidP="009139A6">
      <w:pPr>
        <w:pStyle w:val="NoSpacing"/>
        <w:rPr>
          <w:rFonts w:cs="Times New Roman"/>
          <w:szCs w:val="24"/>
        </w:rPr>
      </w:pPr>
    </w:p>
    <w:p w14:paraId="4479EB06" w14:textId="77777777" w:rsidR="00DB1D4E" w:rsidRDefault="00DB1D4E" w:rsidP="009139A6">
      <w:pPr>
        <w:pStyle w:val="NoSpacing"/>
        <w:rPr>
          <w:rFonts w:cs="Times New Roman"/>
          <w:szCs w:val="24"/>
        </w:rPr>
      </w:pPr>
    </w:p>
    <w:p w14:paraId="122712A0" w14:textId="32269386" w:rsidR="00DB1D4E" w:rsidRDefault="00DB1D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>He made his Will, in which he asked to be buried in the churchyard of</w:t>
      </w:r>
    </w:p>
    <w:p w14:paraId="6166BF0C" w14:textId="60EFD53E" w:rsidR="00DB1D4E" w:rsidRDefault="00DB1D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Ripon Cathedral by the bodies of his parents.</w:t>
      </w:r>
    </w:p>
    <w:p w14:paraId="591216D4" w14:textId="77777777" w:rsidR="00DB1D4E" w:rsidRDefault="00DB1D4E" w:rsidP="00DB1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(“Religion, Time and Memorial Culture in Late Medieval Ripon” by </w:t>
      </w:r>
    </w:p>
    <w:p w14:paraId="208468EF" w14:textId="21DFCC11" w:rsidR="00DB1D4E" w:rsidRDefault="00DB1D4E" w:rsidP="00DB1D4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Stephen Werronen,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a Royal Historical Society publication, pub. by The Boydell Press, 2017, p</w:t>
      </w:r>
      <w:r>
        <w:rPr>
          <w:rFonts w:cs="Times New Roman"/>
          <w:szCs w:val="24"/>
        </w:rPr>
        <w:t>. 148)</w:t>
      </w:r>
    </w:p>
    <w:p w14:paraId="3DC0D4C6" w14:textId="77777777" w:rsidR="00DB1D4E" w:rsidRDefault="00DB1D4E" w:rsidP="00DB1D4E">
      <w:pPr>
        <w:pStyle w:val="NoSpacing"/>
        <w:rPr>
          <w:rFonts w:cs="Times New Roman"/>
          <w:szCs w:val="24"/>
        </w:rPr>
      </w:pPr>
    </w:p>
    <w:p w14:paraId="4E30FD25" w14:textId="77777777" w:rsidR="00DB1D4E" w:rsidRDefault="00DB1D4E" w:rsidP="00DB1D4E">
      <w:pPr>
        <w:pStyle w:val="NoSpacing"/>
        <w:rPr>
          <w:rFonts w:cs="Times New Roman"/>
          <w:szCs w:val="24"/>
        </w:rPr>
      </w:pPr>
    </w:p>
    <w:p w14:paraId="7C85A306" w14:textId="63D5FA8A" w:rsidR="00DB1D4E" w:rsidRDefault="00DB1D4E" w:rsidP="00DB1D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September 2024</w:t>
      </w:r>
    </w:p>
    <w:p w14:paraId="56546CB1" w14:textId="12BA4DF4" w:rsidR="00DB1D4E" w:rsidRPr="00DB1D4E" w:rsidRDefault="00DB1D4E" w:rsidP="009139A6">
      <w:pPr>
        <w:pStyle w:val="NoSpacing"/>
        <w:rPr>
          <w:rFonts w:cs="Times New Roman"/>
          <w:szCs w:val="24"/>
        </w:rPr>
      </w:pPr>
    </w:p>
    <w:sectPr w:rsidR="00DB1D4E" w:rsidRPr="00DB1D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FDB05" w14:textId="77777777" w:rsidR="00DB1D4E" w:rsidRDefault="00DB1D4E" w:rsidP="009139A6">
      <w:r>
        <w:separator/>
      </w:r>
    </w:p>
  </w:endnote>
  <w:endnote w:type="continuationSeparator" w:id="0">
    <w:p w14:paraId="0C732855" w14:textId="77777777" w:rsidR="00DB1D4E" w:rsidRDefault="00DB1D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DBB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C43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9F2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74085" w14:textId="77777777" w:rsidR="00DB1D4E" w:rsidRDefault="00DB1D4E" w:rsidP="009139A6">
      <w:r>
        <w:separator/>
      </w:r>
    </w:p>
  </w:footnote>
  <w:footnote w:type="continuationSeparator" w:id="0">
    <w:p w14:paraId="0DA7EB12" w14:textId="77777777" w:rsidR="00DB1D4E" w:rsidRDefault="00DB1D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1D2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B04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D15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4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DB1D4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A1ADA"/>
  <w15:chartTrackingRefBased/>
  <w15:docId w15:val="{2DC471F9-9E21-4340-8AE6-7BC2A5F8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2024-09-19T20:38:00Z</dcterms:created>
  <dcterms:modified xsi:type="dcterms:W3CDTF">2024-09-19T20:44:00Z</dcterms:modified>
</cp:coreProperties>
</file>